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Lincoln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Lincoln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Lincoln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Lincoln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Lincoln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Lincoln are estimated to have a score of 1-2 on the PGSI (low-risk gambling), whilst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48.4% </w:t>
      </w:r>
      <w:r w:rsidRPr="004747BF">
        <w:rPr>
          <w:rFonts w:ascii="Libre Franklin Light" w:eastAsia="Times New Roman" w:hAnsi="Libre Franklin Light" w:cs="Calibri Light"/>
        </w:rPr>
        <w:t xml:space="preserve">of those respondents classified as PGSI 8+ in Lincoln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Lincoln is estimated to be </w:t>
      </w:r>
      <w:r w:rsidRPr="00773DF7">
        <w:rPr>
          <w:rFonts w:ascii="Libre Franklin Light" w:eastAsia="Times New Roman" w:hAnsi="Libre Franklin Light" w:cs="Calibri Light"/>
          <w:b/>
          <w:bCs/>
          <w:color w:val="C45911" w:themeColor="accent2" w:themeShade="BF"/>
        </w:rPr>
        <w:t xml:space="preserve">£2,463,428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Lincoln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18.1%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Lincoln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Lincoln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Lincoln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Lincol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Lincoln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Lincol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Lincoln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24.2%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Lincoln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48.4%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Lincol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Lincoln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10.0%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Lincoln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Lincoln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48.5%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Lincoln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Lincoln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Lincoln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£2,463,428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Lincoln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£40,125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£829,812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£59,445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£16,719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£30,651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£1,486,676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£2,463,428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Lincoln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Lincoln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32.3%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Lincoln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27.8%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Lincoln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Lincoln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Lincoln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67.8%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Lincoln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32.3%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Lincoln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27.8%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Lincoln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Lincoln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5.4%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Lincoln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67.8%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Lincoln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C45C2DC-1260-4906-B895-836DD5E034D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